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9D01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587B038B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0243DB5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0041F00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CA0D23E" w14:textId="77777777" w:rsidR="005668B2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Za: 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</w:t>
      </w:r>
      <w:r w:rsidR="00891C74" w:rsidRPr="00420236">
        <w:rPr>
          <w:rFonts w:ascii="Arial" w:hAnsi="Arial" w:cs="Arial"/>
          <w:b/>
          <w:sz w:val="20"/>
          <w:szCs w:val="20"/>
        </w:rPr>
        <w:t xml:space="preserve"> 1000 Ljubljana </w:t>
      </w:r>
    </w:p>
    <w:p w14:paraId="40AE85B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024D58A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E28C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0D80142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92A25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656AD2F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2B8AF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777F2C0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C7E90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644349B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70F191" w14:textId="77777777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5668B2" w:rsidRPr="00420236">
        <w:rPr>
          <w:rFonts w:ascii="Arial" w:hAnsi="Arial" w:cs="Arial"/>
          <w:b/>
          <w:sz w:val="20"/>
          <w:szCs w:val="20"/>
        </w:rPr>
        <w:t>Ministrstvo za kmetijstvo, gozdarstvo in prehrano, Dunajska 22, 1000 Ljubljana</w:t>
      </w:r>
    </w:p>
    <w:p w14:paraId="7BEFFE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0712E4" w14:textId="719C97DA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643F88" w:rsidRPr="0068030C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A50627">
        <w:rPr>
          <w:rFonts w:ascii="Arial" w:hAnsi="Arial" w:cs="Arial"/>
          <w:i/>
          <w:sz w:val="20"/>
          <w:szCs w:val="20"/>
        </w:rPr>
        <w:t>številko in datum pogodbe o izvedbi javnega naročila, sklenjene na podlagi postopka z oznako XXXXXX)</w:t>
      </w:r>
      <w:r w:rsidR="00420236" w:rsidRPr="00A50627">
        <w:rPr>
          <w:rFonts w:ascii="Arial" w:hAnsi="Arial" w:cs="Arial"/>
          <w:i/>
          <w:sz w:val="20"/>
          <w:szCs w:val="20"/>
        </w:rPr>
        <w:t>,</w:t>
      </w:r>
      <w:r w:rsidR="00643F88" w:rsidRPr="00A50627">
        <w:rPr>
          <w:rFonts w:ascii="Arial" w:hAnsi="Arial" w:cs="Arial"/>
          <w:sz w:val="20"/>
          <w:szCs w:val="20"/>
        </w:rPr>
        <w:t xml:space="preserve"> </w:t>
      </w:r>
      <w:r w:rsidR="00420236" w:rsidRPr="00A50627">
        <w:rPr>
          <w:rFonts w:ascii="Arial" w:hAnsi="Arial" w:cs="Arial"/>
          <w:sz w:val="20"/>
          <w:szCs w:val="20"/>
        </w:rPr>
        <w:t xml:space="preserve">katerega predmet </w:t>
      </w:r>
      <w:r w:rsidR="00A07FCF" w:rsidRPr="00A50627">
        <w:rPr>
          <w:rFonts w:ascii="Arial" w:hAnsi="Arial" w:cs="Arial"/>
          <w:sz w:val="20"/>
          <w:szCs w:val="20"/>
        </w:rPr>
        <w:t xml:space="preserve">je </w:t>
      </w:r>
      <w:r w:rsidR="00857651" w:rsidRPr="00A50627">
        <w:rPr>
          <w:rFonts w:ascii="Arial" w:hAnsi="Arial" w:cs="Arial"/>
          <w:sz w:val="20"/>
          <w:szCs w:val="20"/>
        </w:rPr>
        <w:t>Vzorčenja</w:t>
      </w:r>
      <w:r w:rsidR="00A50627" w:rsidRPr="00A50627">
        <w:t xml:space="preserve"> </w:t>
      </w:r>
      <w:r w:rsidR="00A50627" w:rsidRPr="00A50627">
        <w:rPr>
          <w:rFonts w:ascii="Arial" w:hAnsi="Arial" w:cs="Arial"/>
          <w:sz w:val="20"/>
          <w:szCs w:val="20"/>
        </w:rPr>
        <w:t>nadzemne žive in odmrle biomase ter tal v gozdovih 2025-2026</w:t>
      </w:r>
      <w:r w:rsidR="00A07FCF" w:rsidRPr="00A50627">
        <w:rPr>
          <w:rFonts w:ascii="Arial" w:hAnsi="Arial" w:cs="Arial"/>
          <w:sz w:val="20"/>
          <w:szCs w:val="20"/>
        </w:rPr>
        <w:t>.</w:t>
      </w:r>
    </w:p>
    <w:p w14:paraId="476C9077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AEF04B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E93BD8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DA21C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6F4FC62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71E32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4623CA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20265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7A6C0B3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F6D928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1F59266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64FE15BD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0294E6D4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5680D7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3D9356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E33AA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E4D673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A7D875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0CBCFC34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9241F3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09CDA5DF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31611449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453F7CD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54567805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14473E1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25C6" w14:textId="77777777" w:rsidR="00DD0A9B" w:rsidRDefault="00DD0A9B">
      <w:r>
        <w:separator/>
      </w:r>
    </w:p>
  </w:endnote>
  <w:endnote w:type="continuationSeparator" w:id="0">
    <w:p w14:paraId="10CBFAC9" w14:textId="77777777" w:rsidR="00DD0A9B" w:rsidRDefault="00DD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D3B3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EBC82EC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BCAD6" w14:textId="77777777" w:rsidR="00DD0A9B" w:rsidRDefault="00DD0A9B">
      <w:r>
        <w:separator/>
      </w:r>
    </w:p>
  </w:footnote>
  <w:footnote w:type="continuationSeparator" w:id="0">
    <w:p w14:paraId="4D209D23" w14:textId="77777777" w:rsidR="00DD0A9B" w:rsidRDefault="00DD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AA5D" w14:textId="77777777" w:rsidR="0068030C" w:rsidRPr="0068030C" w:rsidRDefault="002052C5" w:rsidP="00A07FC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91C74">
      <w:rPr>
        <w:rFonts w:ascii="Arial" w:hAnsi="Arial" w:cs="Arial"/>
        <w:sz w:val="16"/>
        <w:szCs w:val="16"/>
      </w:rPr>
      <w:t xml:space="preserve"> </w:t>
    </w:r>
    <w:r w:rsidR="00857651">
      <w:rPr>
        <w:rFonts w:ascii="Arial" w:hAnsi="Arial" w:cs="Arial"/>
        <w:sz w:val="16"/>
        <w:szCs w:val="16"/>
      </w:rPr>
      <w:t>6</w:t>
    </w:r>
    <w:r w:rsidR="0068030C">
      <w:rPr>
        <w:rFonts w:ascii="Arial" w:hAnsi="Arial" w:cs="Arial"/>
        <w:sz w:val="16"/>
        <w:szCs w:val="16"/>
      </w:rPr>
      <w:t xml:space="preserve">                      </w:t>
    </w:r>
    <w:r w:rsidR="00A07FCF">
      <w:rPr>
        <w:rFonts w:ascii="Arial" w:hAnsi="Arial" w:cs="Arial"/>
        <w:sz w:val="16"/>
        <w:szCs w:val="16"/>
      </w:rPr>
      <w:t xml:space="preserve">                                      </w:t>
    </w:r>
    <w:r w:rsidR="00EA422E">
      <w:rPr>
        <w:rFonts w:ascii="Arial" w:hAnsi="Arial" w:cs="Arial"/>
        <w:sz w:val="16"/>
        <w:szCs w:val="16"/>
      </w:rPr>
      <w:t>430-</w:t>
    </w:r>
    <w:r w:rsidR="00420236">
      <w:rPr>
        <w:rFonts w:ascii="Arial" w:hAnsi="Arial" w:cs="Arial"/>
        <w:sz w:val="16"/>
        <w:szCs w:val="16"/>
      </w:rPr>
      <w:t>1</w:t>
    </w:r>
    <w:r w:rsidR="00857651">
      <w:rPr>
        <w:rFonts w:ascii="Arial" w:hAnsi="Arial" w:cs="Arial"/>
        <w:sz w:val="16"/>
        <w:szCs w:val="16"/>
      </w:rPr>
      <w:t>53</w:t>
    </w:r>
    <w:r w:rsidR="00023D7C">
      <w:rPr>
        <w:rFonts w:ascii="Arial" w:hAnsi="Arial" w:cs="Arial"/>
        <w:sz w:val="16"/>
        <w:szCs w:val="16"/>
      </w:rPr>
      <w:t>/202</w:t>
    </w:r>
    <w:r w:rsidR="00420236">
      <w:rPr>
        <w:rFonts w:ascii="Arial" w:hAnsi="Arial" w:cs="Arial"/>
        <w:sz w:val="16"/>
        <w:szCs w:val="16"/>
      </w:rPr>
      <w:t xml:space="preserve">4          </w:t>
    </w:r>
    <w:r w:rsidR="0068030C">
      <w:rPr>
        <w:rFonts w:ascii="Arial" w:hAnsi="Arial" w:cs="Arial"/>
        <w:sz w:val="16"/>
        <w:szCs w:val="16"/>
      </w:rPr>
      <w:t xml:space="preserve">      </w:t>
    </w:r>
    <w:r w:rsidR="008E77C9">
      <w:rPr>
        <w:rFonts w:ascii="Arial" w:hAnsi="Arial" w:cs="Arial"/>
        <w:sz w:val="16"/>
        <w:szCs w:val="16"/>
      </w:rPr>
      <w:t xml:space="preserve">         </w:t>
    </w:r>
    <w:r w:rsidR="00420236">
      <w:rPr>
        <w:rFonts w:ascii="Arial" w:hAnsi="Arial" w:cs="Arial"/>
        <w:sz w:val="16"/>
        <w:szCs w:val="16"/>
      </w:rPr>
      <w:t>Vzorec finančnega z</w:t>
    </w:r>
    <w:r w:rsidR="00FE69B2">
      <w:rPr>
        <w:rFonts w:ascii="Arial" w:hAnsi="Arial" w:cs="Arial"/>
        <w:sz w:val="16"/>
        <w:szCs w:val="16"/>
      </w:rPr>
      <w:t>avarovanj</w:t>
    </w:r>
    <w:r w:rsidR="00420236">
      <w:rPr>
        <w:rFonts w:ascii="Arial" w:hAnsi="Arial" w:cs="Arial"/>
        <w:sz w:val="16"/>
        <w:szCs w:val="16"/>
      </w:rPr>
      <w:t>a</w:t>
    </w:r>
    <w:r w:rsidR="0068030C" w:rsidRPr="0068030C">
      <w:rPr>
        <w:rFonts w:ascii="Arial" w:hAnsi="Arial" w:cs="Arial"/>
        <w:sz w:val="16"/>
        <w:szCs w:val="16"/>
      </w:rPr>
      <w:t xml:space="preserve"> za dobro izvedbo</w:t>
    </w:r>
    <w:r w:rsidR="00420236">
      <w:rPr>
        <w:rFonts w:ascii="Arial" w:hAnsi="Arial" w:cs="Arial"/>
        <w:sz w:val="16"/>
        <w:szCs w:val="16"/>
      </w:rPr>
      <w:t xml:space="preserve">                       </w:t>
    </w:r>
    <w:r w:rsidR="00A07FCF">
      <w:rPr>
        <w:rFonts w:ascii="Arial" w:hAnsi="Arial" w:cs="Arial"/>
        <w:sz w:val="16"/>
        <w:szCs w:val="16"/>
      </w:rPr>
      <w:t xml:space="preserve">      </w:t>
    </w:r>
    <w:r w:rsidR="0068030C" w:rsidRPr="0068030C">
      <w:rPr>
        <w:rFonts w:ascii="Arial" w:hAnsi="Arial" w:cs="Arial"/>
        <w:sz w:val="16"/>
        <w:szCs w:val="16"/>
      </w:rPr>
      <w:t>pogodbe</w:t>
    </w:r>
    <w:r w:rsidR="008E77C9">
      <w:rPr>
        <w:rFonts w:ascii="Arial" w:hAnsi="Arial" w:cs="Arial"/>
        <w:sz w:val="16"/>
        <w:szCs w:val="16"/>
      </w:rPr>
      <w:t>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0F1B"/>
    <w:rsid w:val="0007670C"/>
    <w:rsid w:val="00094A59"/>
    <w:rsid w:val="000B6340"/>
    <w:rsid w:val="000E3F73"/>
    <w:rsid w:val="001104A6"/>
    <w:rsid w:val="00122292"/>
    <w:rsid w:val="00144DD9"/>
    <w:rsid w:val="00151795"/>
    <w:rsid w:val="00153B84"/>
    <w:rsid w:val="00154FF6"/>
    <w:rsid w:val="0015735F"/>
    <w:rsid w:val="00166DBD"/>
    <w:rsid w:val="00172229"/>
    <w:rsid w:val="00194EA6"/>
    <w:rsid w:val="001A0BDA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5156"/>
    <w:rsid w:val="002607C7"/>
    <w:rsid w:val="00266AF4"/>
    <w:rsid w:val="00272023"/>
    <w:rsid w:val="002844B2"/>
    <w:rsid w:val="0029659F"/>
    <w:rsid w:val="002C1165"/>
    <w:rsid w:val="002C294C"/>
    <w:rsid w:val="002D3EE1"/>
    <w:rsid w:val="002E07FF"/>
    <w:rsid w:val="002E2A18"/>
    <w:rsid w:val="002F262A"/>
    <w:rsid w:val="00312E99"/>
    <w:rsid w:val="00317102"/>
    <w:rsid w:val="00324461"/>
    <w:rsid w:val="00332CFC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51508"/>
    <w:rsid w:val="00462BAA"/>
    <w:rsid w:val="00463EE8"/>
    <w:rsid w:val="00466932"/>
    <w:rsid w:val="00475AD7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428E"/>
    <w:rsid w:val="005304A9"/>
    <w:rsid w:val="00546E16"/>
    <w:rsid w:val="00560335"/>
    <w:rsid w:val="005668B2"/>
    <w:rsid w:val="00571DC9"/>
    <w:rsid w:val="005A0FCC"/>
    <w:rsid w:val="005A1A49"/>
    <w:rsid w:val="005B5717"/>
    <w:rsid w:val="005C14C3"/>
    <w:rsid w:val="005D69D7"/>
    <w:rsid w:val="005E1135"/>
    <w:rsid w:val="005E451A"/>
    <w:rsid w:val="005F2E04"/>
    <w:rsid w:val="00615F83"/>
    <w:rsid w:val="0062638A"/>
    <w:rsid w:val="0064035B"/>
    <w:rsid w:val="006435C4"/>
    <w:rsid w:val="00643F88"/>
    <w:rsid w:val="006467D8"/>
    <w:rsid w:val="00664322"/>
    <w:rsid w:val="00667B44"/>
    <w:rsid w:val="0067413A"/>
    <w:rsid w:val="0068030C"/>
    <w:rsid w:val="006929B6"/>
    <w:rsid w:val="006947A8"/>
    <w:rsid w:val="006C5468"/>
    <w:rsid w:val="006D1300"/>
    <w:rsid w:val="006D5C2D"/>
    <w:rsid w:val="006D6669"/>
    <w:rsid w:val="006F4EA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17A40"/>
    <w:rsid w:val="00831408"/>
    <w:rsid w:val="008345D6"/>
    <w:rsid w:val="008566F8"/>
    <w:rsid w:val="00857651"/>
    <w:rsid w:val="0086356B"/>
    <w:rsid w:val="008722D2"/>
    <w:rsid w:val="00885CBA"/>
    <w:rsid w:val="00891C74"/>
    <w:rsid w:val="008B35B1"/>
    <w:rsid w:val="008B48F8"/>
    <w:rsid w:val="008C634D"/>
    <w:rsid w:val="008C7898"/>
    <w:rsid w:val="008D140A"/>
    <w:rsid w:val="008D18B1"/>
    <w:rsid w:val="008D370F"/>
    <w:rsid w:val="008D77D9"/>
    <w:rsid w:val="008E77C9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F5121"/>
    <w:rsid w:val="009F6DD4"/>
    <w:rsid w:val="00A05486"/>
    <w:rsid w:val="00A07FCF"/>
    <w:rsid w:val="00A164A1"/>
    <w:rsid w:val="00A240CE"/>
    <w:rsid w:val="00A4723A"/>
    <w:rsid w:val="00A50627"/>
    <w:rsid w:val="00A547D0"/>
    <w:rsid w:val="00A80B91"/>
    <w:rsid w:val="00A92E20"/>
    <w:rsid w:val="00AA04C3"/>
    <w:rsid w:val="00AA1176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67DBF"/>
    <w:rsid w:val="00B726C7"/>
    <w:rsid w:val="00B84B3D"/>
    <w:rsid w:val="00B91335"/>
    <w:rsid w:val="00B97E24"/>
    <w:rsid w:val="00BA07FA"/>
    <w:rsid w:val="00BE76DA"/>
    <w:rsid w:val="00BF1B12"/>
    <w:rsid w:val="00BF3C95"/>
    <w:rsid w:val="00BF6AD8"/>
    <w:rsid w:val="00C00D18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0A9B"/>
    <w:rsid w:val="00DD66DB"/>
    <w:rsid w:val="00DE08D9"/>
    <w:rsid w:val="00DE15F3"/>
    <w:rsid w:val="00E07E2C"/>
    <w:rsid w:val="00E5708A"/>
    <w:rsid w:val="00E61FEC"/>
    <w:rsid w:val="00E623DA"/>
    <w:rsid w:val="00E81DA8"/>
    <w:rsid w:val="00E81DAD"/>
    <w:rsid w:val="00EA422E"/>
    <w:rsid w:val="00EA6159"/>
    <w:rsid w:val="00EC25B0"/>
    <w:rsid w:val="00EF6AB2"/>
    <w:rsid w:val="00F262CC"/>
    <w:rsid w:val="00F324E4"/>
    <w:rsid w:val="00F35D9F"/>
    <w:rsid w:val="00F422DE"/>
    <w:rsid w:val="00F5001B"/>
    <w:rsid w:val="00F75DF7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FBCE0"/>
  <w15:chartTrackingRefBased/>
  <w15:docId w15:val="{5C1D6E40-CA8C-4645-8461-4EA389FB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Jerneja Škofič</cp:lastModifiedBy>
  <cp:revision>2</cp:revision>
  <cp:lastPrinted>2016-02-12T12:19:00Z</cp:lastPrinted>
  <dcterms:created xsi:type="dcterms:W3CDTF">2025-04-18T05:08:00Z</dcterms:created>
  <dcterms:modified xsi:type="dcterms:W3CDTF">2025-04-18T05:08:00Z</dcterms:modified>
</cp:coreProperties>
</file>